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52D" w:rsidRDefault="0048452D" w:rsidP="004845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CHAMBERLEYN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8452D" w:rsidRDefault="0048452D" w:rsidP="004845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Thorp by Norwich. Husbandman.</w:t>
      </w:r>
    </w:p>
    <w:p w:rsidR="0048452D" w:rsidRDefault="0048452D" w:rsidP="0048452D">
      <w:pPr>
        <w:rPr>
          <w:rFonts w:ascii="Times New Roman" w:hAnsi="Times New Roman" w:cs="Times New Roman"/>
        </w:rPr>
      </w:pPr>
    </w:p>
    <w:p w:rsidR="0048452D" w:rsidRDefault="0048452D" w:rsidP="0048452D">
      <w:pPr>
        <w:rPr>
          <w:rFonts w:ascii="Times New Roman" w:hAnsi="Times New Roman" w:cs="Times New Roman"/>
        </w:rPr>
      </w:pPr>
    </w:p>
    <w:p w:rsidR="0048452D" w:rsidRDefault="0048452D" w:rsidP="004845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Bale(q.v.) brought a plaint against him.</w:t>
      </w:r>
    </w:p>
    <w:p w:rsidR="0048452D" w:rsidRPr="00697B8C" w:rsidRDefault="0048452D" w:rsidP="004845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(http://aalt.law.uh.edu/Indices/CP40Indices/CP40no883Pl.htm)</w:t>
      </w:r>
    </w:p>
    <w:p w:rsidR="0048452D" w:rsidRPr="00280A89" w:rsidRDefault="0048452D" w:rsidP="0048452D">
      <w:pPr>
        <w:rPr>
          <w:rFonts w:ascii="Times New Roman" w:hAnsi="Times New Roman" w:cs="Times New Roman"/>
        </w:rPr>
      </w:pPr>
    </w:p>
    <w:p w:rsidR="0048452D" w:rsidRDefault="0048452D" w:rsidP="0048452D">
      <w:pPr>
        <w:rPr>
          <w:rFonts w:ascii="Times New Roman" w:hAnsi="Times New Roman" w:cs="Times New Roman"/>
        </w:rPr>
      </w:pPr>
    </w:p>
    <w:p w:rsidR="0048452D" w:rsidRDefault="0048452D" w:rsidP="004845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2017</w:t>
      </w:r>
    </w:p>
    <w:p w:rsidR="006B2F86" w:rsidRPr="00E71FC3" w:rsidRDefault="004845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52D" w:rsidRDefault="0048452D" w:rsidP="00E71FC3">
      <w:r>
        <w:separator/>
      </w:r>
    </w:p>
  </w:endnote>
  <w:endnote w:type="continuationSeparator" w:id="0">
    <w:p w:rsidR="0048452D" w:rsidRDefault="0048452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52D" w:rsidRDefault="0048452D" w:rsidP="00E71FC3">
      <w:r>
        <w:separator/>
      </w:r>
    </w:p>
  </w:footnote>
  <w:footnote w:type="continuationSeparator" w:id="0">
    <w:p w:rsidR="0048452D" w:rsidRDefault="0048452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52D"/>
    <w:rsid w:val="001A7C09"/>
    <w:rsid w:val="0048452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BE3F14-F50F-4350-9C16-FC4B49C9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8452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2017-01-26T19:55:00Z</dcterms:created>
  <dcterms:modified xsi:type="dcterms:W3CDTF">2017-01-26T19:56:00Z</dcterms:modified>
</cp:coreProperties>
</file>